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220B1883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013835">
        <w:rPr>
          <w:rFonts w:asciiTheme="minorHAnsi" w:hAnsiTheme="minorHAnsi" w:cstheme="minorHAnsi"/>
          <w:sz w:val="18"/>
          <w:szCs w:val="18"/>
        </w:rPr>
        <w:t>8</w:t>
      </w:r>
    </w:p>
    <w:p w14:paraId="5388D960" w14:textId="77777777" w:rsidR="00EE2954" w:rsidRDefault="00EE2954" w:rsidP="00EE2954">
      <w:pPr>
        <w:jc w:val="both"/>
        <w:rPr>
          <w:rFonts w:asciiTheme="minorHAnsi" w:hAnsiTheme="minorHAnsi"/>
          <w:b/>
        </w:rPr>
      </w:pPr>
      <w:bookmarkStart w:id="0" w:name="Prejemnik"/>
      <w:bookmarkStart w:id="1" w:name="Zadeva"/>
      <w:bookmarkEnd w:id="0"/>
      <w:bookmarkEnd w:id="1"/>
    </w:p>
    <w:p w14:paraId="5ADFD3CC" w14:textId="5090869B" w:rsidR="00EE2954" w:rsidRPr="006018AB" w:rsidRDefault="00EE2954" w:rsidP="00EE2954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57CD205C" w14:textId="77777777" w:rsidR="00EE2954" w:rsidRPr="006018AB" w:rsidRDefault="00EE2954" w:rsidP="00EE2954">
      <w:pPr>
        <w:jc w:val="both"/>
        <w:rPr>
          <w:rFonts w:asciiTheme="minorHAnsi" w:hAnsiTheme="minorHAnsi"/>
        </w:rPr>
      </w:pPr>
    </w:p>
    <w:p w14:paraId="735F4ECC" w14:textId="77777777" w:rsidR="00EE2954" w:rsidRPr="006018AB" w:rsidRDefault="00EE2954" w:rsidP="00EE2954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052944D2" w14:textId="77777777" w:rsidR="00EE2954" w:rsidRPr="00CF06D6" w:rsidRDefault="00EE2954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06BA236D" w14:textId="726FC44B" w:rsidR="00EF327B" w:rsidRPr="00EE2954" w:rsidRDefault="00EF327B" w:rsidP="00EE2954">
      <w:pPr>
        <w:jc w:val="center"/>
        <w:rPr>
          <w:rFonts w:asciiTheme="minorHAnsi" w:hAnsiTheme="minorHAnsi"/>
          <w:b/>
          <w:sz w:val="24"/>
          <w:szCs w:val="24"/>
        </w:rPr>
      </w:pPr>
      <w:r w:rsidRPr="005C36BB">
        <w:rPr>
          <w:rFonts w:asciiTheme="minorHAnsi" w:hAnsiTheme="minorHAnsi"/>
          <w:b/>
          <w:sz w:val="24"/>
          <w:szCs w:val="24"/>
        </w:rPr>
        <w:t xml:space="preserve">IZJAVA O IZPOLNJEVANJU </w:t>
      </w:r>
      <w:r w:rsidR="009D52E3">
        <w:rPr>
          <w:rFonts w:asciiTheme="minorHAnsi" w:hAnsiTheme="minorHAnsi"/>
          <w:b/>
          <w:sz w:val="24"/>
          <w:szCs w:val="24"/>
        </w:rPr>
        <w:t>KADROVSKIH ZAHTEV</w:t>
      </w:r>
      <w:r w:rsidR="00013835">
        <w:rPr>
          <w:rFonts w:asciiTheme="minorHAnsi" w:hAnsiTheme="minorHAnsi"/>
          <w:b/>
          <w:sz w:val="24"/>
          <w:szCs w:val="24"/>
        </w:rPr>
        <w:t xml:space="preserve"> IN IMENOVANJU VODJE PROJEKTA</w:t>
      </w:r>
      <w:r w:rsidRPr="005C36BB">
        <w:rPr>
          <w:rFonts w:asciiTheme="minorHAnsi" w:hAnsiTheme="minorHAnsi"/>
          <w:b/>
          <w:sz w:val="24"/>
          <w:szCs w:val="24"/>
        </w:rPr>
        <w:t xml:space="preserve"> </w:t>
      </w:r>
    </w:p>
    <w:p w14:paraId="318896F6" w14:textId="77777777" w:rsidR="00EE2954" w:rsidRDefault="00EE2954" w:rsidP="00EF327B">
      <w:pPr>
        <w:spacing w:line="276" w:lineRule="auto"/>
        <w:jc w:val="both"/>
        <w:rPr>
          <w:rFonts w:asciiTheme="minorHAnsi" w:hAnsiTheme="minorHAnsi" w:cstheme="minorHAnsi"/>
        </w:rPr>
      </w:pPr>
    </w:p>
    <w:p w14:paraId="0813CFB2" w14:textId="3738280B" w:rsidR="00DC7377" w:rsidRDefault="00013835" w:rsidP="00EF327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 kazensko in materialno odgovornostjo i</w:t>
      </w:r>
      <w:r w:rsidR="00EF327B" w:rsidRPr="00C64067">
        <w:rPr>
          <w:rFonts w:asciiTheme="minorHAnsi" w:hAnsiTheme="minorHAnsi" w:cstheme="minorHAnsi"/>
        </w:rPr>
        <w:t xml:space="preserve">zjavljamo, da </w:t>
      </w:r>
      <w:r w:rsidR="00BB7EE4">
        <w:rPr>
          <w:rFonts w:asciiTheme="minorHAnsi" w:hAnsiTheme="minorHAnsi" w:cstheme="minorHAnsi"/>
        </w:rPr>
        <w:t xml:space="preserve">bomo </w:t>
      </w:r>
      <w:r w:rsidR="00BB7EE4" w:rsidRPr="00BB7EE4">
        <w:rPr>
          <w:rFonts w:asciiTheme="minorHAnsi" w:hAnsiTheme="minorHAnsi" w:cstheme="minorHAnsi"/>
        </w:rPr>
        <w:t>zagotovi</w:t>
      </w:r>
      <w:r w:rsidR="00BB7EE4">
        <w:rPr>
          <w:rFonts w:asciiTheme="minorHAnsi" w:hAnsiTheme="minorHAnsi" w:cstheme="minorHAnsi"/>
        </w:rPr>
        <w:t>l</w:t>
      </w:r>
      <w:r w:rsidR="00BB7EE4" w:rsidRPr="00BB7EE4">
        <w:rPr>
          <w:rFonts w:asciiTheme="minorHAnsi" w:hAnsiTheme="minorHAnsi" w:cstheme="minorHAnsi"/>
        </w:rPr>
        <w:t>i ustrezne kadrovske in tehnične zmogljivosti za kvalitetno izvedbo celotnega naročila v predvidenem roku, v skladu z zahtevami iz dokumentacije v zvezi z oddajo javnega naročila, pravili stroke ter določili predpisov in standardov s področja predmeta naročila</w:t>
      </w:r>
      <w:r w:rsidR="00D37F34">
        <w:rPr>
          <w:rFonts w:asciiTheme="minorHAnsi" w:hAnsiTheme="minorHAnsi" w:cstheme="minorHAnsi"/>
        </w:rPr>
        <w:t>.</w:t>
      </w:r>
    </w:p>
    <w:p w14:paraId="37A7AD45" w14:textId="77777777" w:rsidR="00DC7377" w:rsidRDefault="00DC7377" w:rsidP="00EF327B">
      <w:pPr>
        <w:spacing w:line="276" w:lineRule="auto"/>
        <w:jc w:val="both"/>
        <w:rPr>
          <w:rFonts w:asciiTheme="minorHAnsi" w:hAnsiTheme="minorHAnsi" w:cstheme="minorHAnsi"/>
        </w:rPr>
      </w:pPr>
    </w:p>
    <w:p w14:paraId="53B5AF0E" w14:textId="77777777" w:rsidR="00793510" w:rsidRDefault="00793510" w:rsidP="00793510">
      <w:pPr>
        <w:pStyle w:val="Odstavekseznama"/>
        <w:spacing w:line="276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793510">
        <w:rPr>
          <w:rFonts w:asciiTheme="minorHAnsi" w:hAnsiTheme="minorHAnsi" w:cstheme="minorHAnsi"/>
          <w:b/>
          <w:bCs/>
          <w:u w:val="single"/>
        </w:rPr>
        <w:t>SKLOP 1: Digitalni marketing FS</w:t>
      </w:r>
    </w:p>
    <w:p w14:paraId="07E0EE0F" w14:textId="77777777" w:rsidR="006A7A0A" w:rsidRDefault="006A7A0A" w:rsidP="00B51FA4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0D1358C1" w14:textId="4D1C9413" w:rsidR="002C4AD6" w:rsidRPr="004259BD" w:rsidRDefault="00E84B20" w:rsidP="002C4AD6">
      <w:pPr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1. </w:t>
      </w:r>
      <w:r w:rsidR="002C4AD6" w:rsidRPr="00832B55">
        <w:rPr>
          <w:rFonts w:asciiTheme="minorHAnsi" w:hAnsiTheme="minorHAnsi" w:cstheme="minorHAnsi"/>
          <w:u w:val="single"/>
        </w:rPr>
        <w:t>Vodja projekta</w:t>
      </w:r>
      <w:r w:rsidR="002C4AD6" w:rsidRPr="004259BD">
        <w:rPr>
          <w:rFonts w:asciiTheme="minorHAnsi" w:hAnsiTheme="minorHAnsi" w:cstheme="minorHAnsi"/>
        </w:rPr>
        <w:t xml:space="preserve"> bo _________________________________________________________________,</w:t>
      </w:r>
    </w:p>
    <w:p w14:paraId="3A408DB3" w14:textId="77777777" w:rsidR="002C4AD6" w:rsidRPr="004259BD" w:rsidRDefault="002C4AD6" w:rsidP="002C4AD6">
      <w:pPr>
        <w:jc w:val="both"/>
        <w:rPr>
          <w:rFonts w:asciiTheme="minorHAnsi" w:hAnsiTheme="minorHAnsi" w:cstheme="minorHAnsi"/>
          <w:i/>
        </w:rPr>
      </w:pP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(ime in priimek)</w:t>
      </w:r>
    </w:p>
    <w:p w14:paraId="5988DE99" w14:textId="77777777" w:rsidR="002C4AD6" w:rsidRDefault="002C4AD6" w:rsidP="002C4AD6">
      <w:pPr>
        <w:jc w:val="both"/>
        <w:rPr>
          <w:rFonts w:asciiTheme="minorHAnsi" w:hAnsiTheme="minorHAnsi" w:cstheme="minorHAnsi"/>
        </w:rPr>
      </w:pPr>
    </w:p>
    <w:p w14:paraId="72D073DD" w14:textId="77777777" w:rsidR="002C4AD6" w:rsidRPr="004259BD" w:rsidRDefault="002C4AD6" w:rsidP="002C4AD6">
      <w:pPr>
        <w:jc w:val="both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ki ima naslednjo izobrazbo</w:t>
      </w:r>
      <w:r>
        <w:rPr>
          <w:rFonts w:asciiTheme="minorHAnsi" w:hAnsiTheme="minorHAnsi" w:cstheme="minorHAnsi"/>
        </w:rPr>
        <w:t xml:space="preserve"> </w:t>
      </w:r>
      <w:r w:rsidRPr="004259BD">
        <w:rPr>
          <w:rFonts w:asciiTheme="minorHAnsi" w:hAnsiTheme="minorHAnsi" w:cstheme="minorHAnsi"/>
        </w:rPr>
        <w:t>_____________________________________________________________</w:t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(izobrazba)</w:t>
      </w:r>
    </w:p>
    <w:p w14:paraId="41F9CEC9" w14:textId="77777777" w:rsidR="002C4AD6" w:rsidRPr="004259BD" w:rsidRDefault="002C4AD6" w:rsidP="002C4AD6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</w:rPr>
      </w:pPr>
      <w:r w:rsidRPr="004259BD">
        <w:rPr>
          <w:rFonts w:asciiTheme="minorHAnsi" w:hAnsiTheme="minorHAnsi" w:cstheme="minorHAnsi"/>
          <w:iCs/>
        </w:rPr>
        <w:t>Število let delovnih izkušenj: ___________</w:t>
      </w:r>
    </w:p>
    <w:p w14:paraId="277EC545" w14:textId="77777777" w:rsidR="002C4AD6" w:rsidRDefault="002C4AD6" w:rsidP="002C4AD6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</w:rPr>
      </w:pPr>
    </w:p>
    <w:p w14:paraId="4562B026" w14:textId="77777777" w:rsidR="002C4AD6" w:rsidRPr="004259BD" w:rsidRDefault="002C4AD6" w:rsidP="002C4AD6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</w:rPr>
      </w:pPr>
      <w:r w:rsidRPr="004259BD">
        <w:rPr>
          <w:rFonts w:asciiTheme="minorHAnsi" w:hAnsiTheme="minorHAnsi" w:cstheme="minorHAnsi"/>
          <w:iCs/>
        </w:rPr>
        <w:t>Zaposlen pri: ________________________________________________________________________</w:t>
      </w:r>
    </w:p>
    <w:p w14:paraId="760C719A" w14:textId="77777777" w:rsidR="002C4AD6" w:rsidRPr="004259BD" w:rsidRDefault="002C4AD6" w:rsidP="002C4AD6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i/>
          <w:iCs/>
        </w:rPr>
      </w:pPr>
      <w:r w:rsidRPr="004259BD">
        <w:rPr>
          <w:rFonts w:asciiTheme="minorHAnsi" w:hAnsiTheme="minorHAnsi" w:cstheme="minorHAnsi"/>
          <w:i/>
          <w:iCs/>
        </w:rPr>
        <w:t>(naziv gospodarskega subjekta)</w:t>
      </w:r>
    </w:p>
    <w:p w14:paraId="6C53C386" w14:textId="77777777" w:rsidR="002C4AD6" w:rsidRDefault="002C4AD6" w:rsidP="00B51FA4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7E5A4EF2" w14:textId="59AD774A" w:rsidR="007D3ACD" w:rsidRDefault="004326E6" w:rsidP="004326E6">
      <w:pPr>
        <w:spacing w:line="276" w:lineRule="auto"/>
        <w:jc w:val="both"/>
        <w:rPr>
          <w:rFonts w:asciiTheme="minorHAnsi" w:hAnsiTheme="minorHAnsi" w:cstheme="minorHAnsi"/>
        </w:rPr>
      </w:pPr>
      <w:r w:rsidRPr="004326E6">
        <w:rPr>
          <w:rFonts w:asciiTheme="minorHAnsi" w:hAnsiTheme="minorHAnsi" w:cstheme="minorHAnsi"/>
        </w:rPr>
        <w:t xml:space="preserve">Imenovani vodja projekta </w:t>
      </w:r>
      <w:r w:rsidR="007D3ACD" w:rsidRPr="004326E6">
        <w:rPr>
          <w:rFonts w:asciiTheme="minorHAnsi" w:hAnsiTheme="minorHAnsi" w:cstheme="minorHAnsi"/>
        </w:rPr>
        <w:t>je v zadnjih treh (3) letih, šteto od dneva oddaje ponudbe, vodil kampanje digitalnega marketinga za vsaj tri (3) različne naročnike iz slovenskega prostora v skupni vrednosti opravljenih storitev vsaj 20.000,00 EUR (brez DDV)</w:t>
      </w:r>
      <w:r>
        <w:rPr>
          <w:rFonts w:asciiTheme="minorHAnsi" w:hAnsiTheme="minorHAnsi" w:cstheme="minorHAnsi"/>
        </w:rPr>
        <w:t>:</w:t>
      </w:r>
    </w:p>
    <w:p w14:paraId="01BB4684" w14:textId="77777777" w:rsidR="004326E6" w:rsidRDefault="004326E6" w:rsidP="004326E6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4326E6" w:rsidRPr="006018AB" w14:paraId="669D8EDF" w14:textId="77777777" w:rsidTr="008F7A3C">
        <w:trPr>
          <w:trHeight w:val="385"/>
        </w:trPr>
        <w:tc>
          <w:tcPr>
            <w:tcW w:w="2079" w:type="dxa"/>
            <w:vAlign w:val="center"/>
          </w:tcPr>
          <w:p w14:paraId="3EBE017C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1A4BBCFA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2616AD98" w14:textId="77777777" w:rsidTr="008F7A3C">
        <w:trPr>
          <w:trHeight w:val="375"/>
        </w:trPr>
        <w:tc>
          <w:tcPr>
            <w:tcW w:w="2079" w:type="dxa"/>
            <w:vAlign w:val="center"/>
          </w:tcPr>
          <w:p w14:paraId="457EE8DD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30B836AF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6CC54C76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31EA18A3" w14:textId="3793527D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Vodja projekta:</w:t>
            </w:r>
          </w:p>
        </w:tc>
        <w:tc>
          <w:tcPr>
            <w:tcW w:w="7513" w:type="dxa"/>
            <w:vAlign w:val="bottom"/>
          </w:tcPr>
          <w:p w14:paraId="7CBFFFCD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59638854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4F0E67C6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76B002AC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61669D9C" w14:textId="77777777" w:rsidTr="008F7A3C">
        <w:trPr>
          <w:trHeight w:val="258"/>
        </w:trPr>
        <w:tc>
          <w:tcPr>
            <w:tcW w:w="2079" w:type="dxa"/>
            <w:vAlign w:val="center"/>
          </w:tcPr>
          <w:p w14:paraId="5A71E47E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E5797C7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4326E6" w:rsidRPr="006018AB" w14:paraId="2D346C18" w14:textId="77777777" w:rsidTr="008F7A3C">
        <w:trPr>
          <w:trHeight w:val="1512"/>
        </w:trPr>
        <w:tc>
          <w:tcPr>
            <w:tcW w:w="2079" w:type="dxa"/>
            <w:vAlign w:val="center"/>
          </w:tcPr>
          <w:p w14:paraId="38B94E3A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37FAD7C5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4F23B227" w14:textId="77777777" w:rsidR="004326E6" w:rsidRDefault="004326E6" w:rsidP="004326E6">
      <w:pPr>
        <w:jc w:val="both"/>
        <w:rPr>
          <w:rFonts w:asciiTheme="minorHAnsi" w:hAnsiTheme="minorHAnsi"/>
        </w:rPr>
      </w:pPr>
    </w:p>
    <w:p w14:paraId="27766F6A" w14:textId="77777777" w:rsidR="004326E6" w:rsidRPr="006018AB" w:rsidRDefault="004326E6" w:rsidP="004326E6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4326E6" w:rsidRPr="006018AB" w14:paraId="5739BC28" w14:textId="77777777" w:rsidTr="008F7A3C">
        <w:trPr>
          <w:trHeight w:val="385"/>
        </w:trPr>
        <w:tc>
          <w:tcPr>
            <w:tcW w:w="2079" w:type="dxa"/>
            <w:vAlign w:val="center"/>
          </w:tcPr>
          <w:p w14:paraId="059D08E8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746B661F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0A727657" w14:textId="77777777" w:rsidTr="008F7A3C">
        <w:trPr>
          <w:trHeight w:val="375"/>
        </w:trPr>
        <w:tc>
          <w:tcPr>
            <w:tcW w:w="2079" w:type="dxa"/>
            <w:vAlign w:val="center"/>
          </w:tcPr>
          <w:p w14:paraId="5CF41EF9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1C552B7F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1F200D8A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69C9A42C" w14:textId="499ED6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Vodja projekta:</w:t>
            </w:r>
          </w:p>
        </w:tc>
        <w:tc>
          <w:tcPr>
            <w:tcW w:w="7513" w:type="dxa"/>
            <w:vAlign w:val="bottom"/>
          </w:tcPr>
          <w:p w14:paraId="77AC1149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30E693B1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64329ADB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046BA6B1" w14:textId="77777777" w:rsidR="004326E6" w:rsidRPr="006018AB" w:rsidRDefault="004326E6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4326E6" w:rsidRPr="006018AB" w14:paraId="2E2C2ABA" w14:textId="77777777" w:rsidTr="008F7A3C">
        <w:trPr>
          <w:trHeight w:val="258"/>
        </w:trPr>
        <w:tc>
          <w:tcPr>
            <w:tcW w:w="2079" w:type="dxa"/>
            <w:vAlign w:val="center"/>
          </w:tcPr>
          <w:p w14:paraId="18BCBA68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1B47D7BD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4326E6" w:rsidRPr="006018AB" w14:paraId="50EE5350" w14:textId="77777777" w:rsidTr="008F7A3C">
        <w:trPr>
          <w:trHeight w:val="1512"/>
        </w:trPr>
        <w:tc>
          <w:tcPr>
            <w:tcW w:w="2079" w:type="dxa"/>
            <w:vAlign w:val="center"/>
          </w:tcPr>
          <w:p w14:paraId="6F6FFCD5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36435A5C" w14:textId="77777777" w:rsidR="004326E6" w:rsidRPr="006018AB" w:rsidRDefault="004326E6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1E127319" w14:textId="77777777" w:rsidR="004326E6" w:rsidRDefault="004326E6" w:rsidP="004326E6">
      <w:pPr>
        <w:spacing w:line="276" w:lineRule="auto"/>
        <w:jc w:val="both"/>
        <w:rPr>
          <w:rFonts w:asciiTheme="minorHAnsi" w:hAnsiTheme="minorHAnsi" w:cstheme="minorHAnsi"/>
        </w:rPr>
      </w:pPr>
    </w:p>
    <w:p w14:paraId="6C95342D" w14:textId="77777777" w:rsidR="004326E6" w:rsidRDefault="004326E6" w:rsidP="004326E6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832B55" w:rsidRPr="006018AB" w14:paraId="186E1418" w14:textId="77777777" w:rsidTr="008F7A3C">
        <w:trPr>
          <w:trHeight w:val="385"/>
        </w:trPr>
        <w:tc>
          <w:tcPr>
            <w:tcW w:w="2079" w:type="dxa"/>
            <w:vAlign w:val="center"/>
          </w:tcPr>
          <w:p w14:paraId="51B02D42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6EC50C19" w14:textId="77777777" w:rsidR="00832B55" w:rsidRPr="006018AB" w:rsidRDefault="00832B55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832B55" w:rsidRPr="006018AB" w14:paraId="70782273" w14:textId="77777777" w:rsidTr="008F7A3C">
        <w:trPr>
          <w:trHeight w:val="375"/>
        </w:trPr>
        <w:tc>
          <w:tcPr>
            <w:tcW w:w="2079" w:type="dxa"/>
            <w:vAlign w:val="center"/>
          </w:tcPr>
          <w:p w14:paraId="52059DAE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3C7F088F" w14:textId="77777777" w:rsidR="00832B55" w:rsidRPr="006018AB" w:rsidRDefault="00832B55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832B55" w:rsidRPr="006018AB" w14:paraId="7E4A3673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4BCE8113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Vodja projekta:</w:t>
            </w:r>
          </w:p>
        </w:tc>
        <w:tc>
          <w:tcPr>
            <w:tcW w:w="7513" w:type="dxa"/>
            <w:vAlign w:val="bottom"/>
          </w:tcPr>
          <w:p w14:paraId="4C3A93F0" w14:textId="77777777" w:rsidR="00832B55" w:rsidRPr="006018AB" w:rsidRDefault="00832B55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832B55" w:rsidRPr="006018AB" w14:paraId="05EB175B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0017D8EF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2DEA05BE" w14:textId="77777777" w:rsidR="00832B55" w:rsidRPr="006018AB" w:rsidRDefault="00832B55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832B55" w:rsidRPr="006018AB" w14:paraId="52378D28" w14:textId="77777777" w:rsidTr="008F7A3C">
        <w:trPr>
          <w:trHeight w:val="258"/>
        </w:trPr>
        <w:tc>
          <w:tcPr>
            <w:tcW w:w="2079" w:type="dxa"/>
            <w:vAlign w:val="center"/>
          </w:tcPr>
          <w:p w14:paraId="26EBAA31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39ECF31E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832B55" w:rsidRPr="006018AB" w14:paraId="38E85002" w14:textId="77777777" w:rsidTr="008F7A3C">
        <w:trPr>
          <w:trHeight w:val="1512"/>
        </w:trPr>
        <w:tc>
          <w:tcPr>
            <w:tcW w:w="2079" w:type="dxa"/>
            <w:vAlign w:val="center"/>
          </w:tcPr>
          <w:p w14:paraId="382F0768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7F3BEC61" w14:textId="77777777" w:rsidR="00832B55" w:rsidRPr="006018AB" w:rsidRDefault="00832B55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1FCB34AA" w14:textId="77777777" w:rsidR="00832B55" w:rsidRDefault="00832B55" w:rsidP="004326E6">
      <w:pPr>
        <w:spacing w:line="276" w:lineRule="auto"/>
        <w:jc w:val="both"/>
        <w:rPr>
          <w:rFonts w:asciiTheme="minorHAnsi" w:hAnsiTheme="minorHAnsi" w:cstheme="minorHAnsi"/>
        </w:rPr>
      </w:pPr>
    </w:p>
    <w:p w14:paraId="5A94088B" w14:textId="16D34CCB" w:rsidR="00832B55" w:rsidRPr="00E258E2" w:rsidRDefault="00832B55" w:rsidP="00832B55">
      <w:pPr>
        <w:spacing w:line="276" w:lineRule="auto"/>
        <w:jc w:val="both"/>
        <w:rPr>
          <w:rFonts w:ascii="Calibri" w:hAnsi="Calibri" w:cs="Calibri"/>
        </w:rPr>
      </w:pPr>
      <w:r w:rsidRPr="00E258E2">
        <w:rPr>
          <w:rFonts w:ascii="Calibri" w:hAnsi="Calibri" w:cs="Calibri"/>
        </w:rPr>
        <w:t>Ponudnik predloži toliko potrdil (OBRAZEC</w:t>
      </w:r>
      <w:r w:rsidRPr="00E258E2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8</w:t>
      </w:r>
      <w:r w:rsidRPr="00E258E2">
        <w:rPr>
          <w:rFonts w:ascii="Calibri" w:hAnsi="Calibri" w:cs="Calibri"/>
        </w:rPr>
        <w:t>a), kolikor referenčnih del navaja.</w:t>
      </w:r>
    </w:p>
    <w:p w14:paraId="327692CF" w14:textId="77777777" w:rsidR="00E84B20" w:rsidRDefault="00E84B20" w:rsidP="004326E6">
      <w:pPr>
        <w:spacing w:line="276" w:lineRule="auto"/>
        <w:jc w:val="both"/>
        <w:rPr>
          <w:rFonts w:asciiTheme="minorHAnsi" w:hAnsiTheme="minorHAnsi" w:cstheme="minorHAnsi"/>
        </w:rPr>
      </w:pPr>
    </w:p>
    <w:p w14:paraId="5CC0E7F0" w14:textId="77777777" w:rsidR="00E84B20" w:rsidRDefault="00E84B20" w:rsidP="004326E6">
      <w:pPr>
        <w:spacing w:line="276" w:lineRule="auto"/>
        <w:jc w:val="both"/>
        <w:rPr>
          <w:rFonts w:asciiTheme="minorHAnsi" w:hAnsiTheme="minorHAnsi" w:cstheme="minorHAnsi"/>
        </w:rPr>
      </w:pPr>
    </w:p>
    <w:p w14:paraId="408ED22E" w14:textId="5A361208" w:rsidR="00832B55" w:rsidRPr="004326E6" w:rsidRDefault="00832B55" w:rsidP="004326E6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Preostali sodelujoči kader</w:t>
      </w:r>
      <w:r w:rsidR="00E84B20">
        <w:rPr>
          <w:rFonts w:asciiTheme="minorHAnsi" w:hAnsiTheme="minorHAnsi" w:cstheme="minorHAnsi"/>
        </w:rPr>
        <w:t>:</w:t>
      </w:r>
    </w:p>
    <w:p w14:paraId="528166BF" w14:textId="77777777" w:rsidR="00832B55" w:rsidRDefault="00832B55" w:rsidP="00832B55">
      <w:pPr>
        <w:spacing w:line="276" w:lineRule="auto"/>
        <w:jc w:val="both"/>
        <w:rPr>
          <w:rFonts w:asciiTheme="minorHAnsi" w:hAnsiTheme="minorHAnsi" w:cstheme="minorHAnsi"/>
        </w:rPr>
      </w:pPr>
    </w:p>
    <w:p w14:paraId="699392EC" w14:textId="5A0168D5" w:rsidR="007D3ACD" w:rsidRDefault="00E84B20" w:rsidP="00832B5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2. </w:t>
      </w:r>
      <w:r w:rsidR="00832B55" w:rsidRPr="00832B55">
        <w:rPr>
          <w:rFonts w:asciiTheme="minorHAnsi" w:hAnsiTheme="minorHAnsi" w:cstheme="minorHAnsi"/>
          <w:u w:val="single"/>
        </w:rPr>
        <w:t>S</w:t>
      </w:r>
      <w:r w:rsidR="007D3ACD" w:rsidRPr="00832B55">
        <w:rPr>
          <w:rFonts w:asciiTheme="minorHAnsi" w:hAnsiTheme="minorHAnsi" w:cstheme="minorHAnsi"/>
          <w:u w:val="single"/>
        </w:rPr>
        <w:t>trokovnjak za vodenje kampanj na Googlovih platformah</w:t>
      </w:r>
      <w:r w:rsidR="00832B55">
        <w:rPr>
          <w:rFonts w:asciiTheme="minorHAnsi" w:hAnsiTheme="minorHAnsi" w:cstheme="minorHAnsi"/>
        </w:rPr>
        <w:t xml:space="preserve"> bo: </w:t>
      </w:r>
    </w:p>
    <w:p w14:paraId="34AF7DC9" w14:textId="77777777" w:rsidR="00832B55" w:rsidRDefault="00832B55" w:rsidP="00832B55">
      <w:pPr>
        <w:spacing w:line="276" w:lineRule="auto"/>
        <w:jc w:val="both"/>
        <w:rPr>
          <w:rFonts w:asciiTheme="minorHAnsi" w:hAnsiTheme="minorHAnsi" w:cstheme="minorHAnsi"/>
        </w:rPr>
      </w:pPr>
    </w:p>
    <w:p w14:paraId="0B71EEDD" w14:textId="77777777" w:rsidR="00832B55" w:rsidRPr="004259BD" w:rsidRDefault="00832B55" w:rsidP="00832B55">
      <w:pPr>
        <w:jc w:val="both"/>
        <w:outlineLvl w:val="0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___________________________________________________________________,</w:t>
      </w:r>
    </w:p>
    <w:p w14:paraId="2CE55D7E" w14:textId="77777777" w:rsidR="00832B55" w:rsidRPr="004259BD" w:rsidRDefault="00832B55" w:rsidP="00832B55">
      <w:pPr>
        <w:jc w:val="both"/>
        <w:rPr>
          <w:rFonts w:asciiTheme="minorHAnsi" w:hAnsiTheme="minorHAnsi" w:cstheme="minorHAnsi"/>
          <w:i/>
        </w:rPr>
      </w:pP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(ime in priimek)</w:t>
      </w:r>
    </w:p>
    <w:p w14:paraId="76407001" w14:textId="77777777" w:rsidR="00832B55" w:rsidRDefault="00832B55" w:rsidP="00832B55">
      <w:pPr>
        <w:jc w:val="both"/>
        <w:rPr>
          <w:rFonts w:asciiTheme="minorHAnsi" w:hAnsiTheme="minorHAnsi" w:cstheme="minorHAnsi"/>
        </w:rPr>
      </w:pPr>
    </w:p>
    <w:p w14:paraId="2115D046" w14:textId="77777777" w:rsidR="00832B55" w:rsidRPr="004259BD" w:rsidRDefault="00832B55" w:rsidP="00832B55">
      <w:pPr>
        <w:jc w:val="both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ki ima naslednjo izobrazbo</w:t>
      </w:r>
      <w:r>
        <w:rPr>
          <w:rFonts w:asciiTheme="minorHAnsi" w:hAnsiTheme="minorHAnsi" w:cstheme="minorHAnsi"/>
        </w:rPr>
        <w:t xml:space="preserve"> </w:t>
      </w:r>
      <w:r w:rsidRPr="004259BD">
        <w:rPr>
          <w:rFonts w:asciiTheme="minorHAnsi" w:hAnsiTheme="minorHAnsi" w:cstheme="minorHAnsi"/>
        </w:rPr>
        <w:t>_____________________________________________________________</w:t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(izobrazba)</w:t>
      </w:r>
    </w:p>
    <w:p w14:paraId="074BAED8" w14:textId="77777777" w:rsidR="00832B55" w:rsidRDefault="00832B55" w:rsidP="00832B55">
      <w:pPr>
        <w:spacing w:line="276" w:lineRule="auto"/>
        <w:jc w:val="both"/>
        <w:rPr>
          <w:rFonts w:asciiTheme="minorHAnsi" w:hAnsiTheme="minorHAnsi" w:cstheme="minorHAnsi"/>
        </w:rPr>
      </w:pPr>
    </w:p>
    <w:p w14:paraId="45E2F859" w14:textId="75FB036C" w:rsidR="00E84B20" w:rsidRDefault="00E84B20" w:rsidP="00832B55">
      <w:pPr>
        <w:spacing w:line="276" w:lineRule="auto"/>
        <w:jc w:val="both"/>
        <w:rPr>
          <w:rFonts w:asciiTheme="minorHAnsi" w:hAnsiTheme="minorHAnsi" w:cstheme="minorHAnsi"/>
        </w:rPr>
      </w:pPr>
      <w:r w:rsidRPr="00E84B20">
        <w:rPr>
          <w:rFonts w:asciiTheme="minorHAnsi" w:hAnsiTheme="minorHAnsi" w:cstheme="minorHAnsi"/>
          <w:u w:val="single"/>
        </w:rPr>
        <w:t xml:space="preserve">3. </w:t>
      </w:r>
      <w:r w:rsidR="00832B55" w:rsidRPr="00E84B20">
        <w:rPr>
          <w:rFonts w:asciiTheme="minorHAnsi" w:hAnsiTheme="minorHAnsi" w:cstheme="minorHAnsi"/>
          <w:u w:val="single"/>
        </w:rPr>
        <w:t>S</w:t>
      </w:r>
      <w:r w:rsidR="007D3ACD" w:rsidRPr="00E84B20">
        <w:rPr>
          <w:rFonts w:asciiTheme="minorHAnsi" w:hAnsiTheme="minorHAnsi" w:cstheme="minorHAnsi"/>
          <w:u w:val="single"/>
        </w:rPr>
        <w:t>trokovnjak za vodenje kampanj na družbenih omrežjih</w:t>
      </w:r>
      <w:r>
        <w:rPr>
          <w:rFonts w:asciiTheme="minorHAnsi" w:hAnsiTheme="minorHAnsi" w:cstheme="minorHAnsi"/>
        </w:rPr>
        <w:t xml:space="preserve"> bo:</w:t>
      </w:r>
    </w:p>
    <w:p w14:paraId="5A315A61" w14:textId="77777777" w:rsidR="00E84B20" w:rsidRDefault="00E84B20" w:rsidP="00E84B20">
      <w:pPr>
        <w:jc w:val="both"/>
        <w:outlineLvl w:val="0"/>
        <w:rPr>
          <w:rFonts w:asciiTheme="minorHAnsi" w:hAnsiTheme="minorHAnsi" w:cstheme="minorHAnsi"/>
        </w:rPr>
      </w:pPr>
    </w:p>
    <w:p w14:paraId="3ABE90F9" w14:textId="19E75194" w:rsidR="00E84B20" w:rsidRPr="004259BD" w:rsidRDefault="00E84B20" w:rsidP="00E84B20">
      <w:pPr>
        <w:jc w:val="both"/>
        <w:outlineLvl w:val="0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___________________________________________________________________,</w:t>
      </w:r>
    </w:p>
    <w:p w14:paraId="3BCC72E1" w14:textId="77777777" w:rsidR="00E84B20" w:rsidRPr="004259BD" w:rsidRDefault="00E84B20" w:rsidP="00E84B20">
      <w:pPr>
        <w:jc w:val="both"/>
        <w:rPr>
          <w:rFonts w:asciiTheme="minorHAnsi" w:hAnsiTheme="minorHAnsi" w:cstheme="minorHAnsi"/>
          <w:i/>
        </w:rPr>
      </w:pP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(ime in priimek)</w:t>
      </w:r>
    </w:p>
    <w:p w14:paraId="2D5FF416" w14:textId="77777777" w:rsidR="00E84B20" w:rsidRDefault="00E84B20" w:rsidP="00E84B20">
      <w:pPr>
        <w:jc w:val="both"/>
        <w:rPr>
          <w:rFonts w:asciiTheme="minorHAnsi" w:hAnsiTheme="minorHAnsi" w:cstheme="minorHAnsi"/>
        </w:rPr>
      </w:pPr>
    </w:p>
    <w:p w14:paraId="5523BB5E" w14:textId="77777777" w:rsidR="00E84B20" w:rsidRPr="004259BD" w:rsidRDefault="00E84B20" w:rsidP="00E84B20">
      <w:pPr>
        <w:jc w:val="both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ki ima naslednjo izobrazbo</w:t>
      </w:r>
      <w:r>
        <w:rPr>
          <w:rFonts w:asciiTheme="minorHAnsi" w:hAnsiTheme="minorHAnsi" w:cstheme="minorHAnsi"/>
        </w:rPr>
        <w:t xml:space="preserve"> </w:t>
      </w:r>
      <w:r w:rsidRPr="004259BD">
        <w:rPr>
          <w:rFonts w:asciiTheme="minorHAnsi" w:hAnsiTheme="minorHAnsi" w:cstheme="minorHAnsi"/>
        </w:rPr>
        <w:t>_____________________________________________________________</w:t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(izobrazba)</w:t>
      </w:r>
    </w:p>
    <w:p w14:paraId="4E42FA52" w14:textId="77777777" w:rsidR="00E84B20" w:rsidRDefault="00E84B20" w:rsidP="00832B55">
      <w:pPr>
        <w:spacing w:line="276" w:lineRule="auto"/>
        <w:jc w:val="both"/>
        <w:rPr>
          <w:rFonts w:asciiTheme="minorHAnsi" w:hAnsiTheme="minorHAnsi" w:cstheme="minorHAnsi"/>
        </w:rPr>
      </w:pPr>
    </w:p>
    <w:p w14:paraId="4E5E8459" w14:textId="08F5451C" w:rsidR="00E84B20" w:rsidRPr="004259BD" w:rsidRDefault="00E84B20" w:rsidP="00E84B20">
      <w:pPr>
        <w:spacing w:line="276" w:lineRule="auto"/>
        <w:jc w:val="both"/>
        <w:rPr>
          <w:rFonts w:asciiTheme="minorHAnsi" w:hAnsiTheme="minorHAnsi" w:cstheme="minorHAnsi"/>
        </w:rPr>
      </w:pPr>
      <w:r w:rsidRPr="005F405B">
        <w:rPr>
          <w:rFonts w:asciiTheme="minorHAnsi" w:hAnsiTheme="minorHAnsi" w:cstheme="minorHAnsi"/>
          <w:u w:val="single"/>
        </w:rPr>
        <w:lastRenderedPageBreak/>
        <w:t xml:space="preserve">4. </w:t>
      </w:r>
      <w:r w:rsidR="00832B55" w:rsidRPr="005F405B">
        <w:rPr>
          <w:rFonts w:asciiTheme="minorHAnsi" w:hAnsiTheme="minorHAnsi" w:cstheme="minorHAnsi"/>
          <w:u w:val="single"/>
        </w:rPr>
        <w:t>S</w:t>
      </w:r>
      <w:r w:rsidR="007D3ACD" w:rsidRPr="005F405B">
        <w:rPr>
          <w:rFonts w:asciiTheme="minorHAnsi" w:hAnsiTheme="minorHAnsi" w:cstheme="minorHAnsi"/>
          <w:u w:val="single"/>
        </w:rPr>
        <w:t>trokovnjak za analitiko</w:t>
      </w:r>
      <w:r>
        <w:rPr>
          <w:rFonts w:asciiTheme="minorHAnsi" w:hAnsiTheme="minorHAnsi" w:cstheme="minorHAnsi"/>
        </w:rPr>
        <w:t xml:space="preserve"> bo </w:t>
      </w:r>
      <w:r w:rsidRPr="004259BD">
        <w:rPr>
          <w:rFonts w:asciiTheme="minorHAnsi" w:hAnsiTheme="minorHAnsi" w:cstheme="minorHAnsi"/>
        </w:rPr>
        <w:t>__________________________________________________________,</w:t>
      </w:r>
    </w:p>
    <w:p w14:paraId="1B0827B2" w14:textId="77777777" w:rsidR="00E84B20" w:rsidRPr="004259BD" w:rsidRDefault="00E84B20" w:rsidP="00E84B20">
      <w:pPr>
        <w:jc w:val="both"/>
        <w:rPr>
          <w:rFonts w:asciiTheme="minorHAnsi" w:hAnsiTheme="minorHAnsi" w:cstheme="minorHAnsi"/>
          <w:i/>
        </w:rPr>
      </w:pP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(ime in priimek)</w:t>
      </w:r>
    </w:p>
    <w:p w14:paraId="22E79794" w14:textId="77777777" w:rsidR="00E84B20" w:rsidRDefault="00E84B20" w:rsidP="00E84B20">
      <w:pPr>
        <w:jc w:val="both"/>
        <w:rPr>
          <w:rFonts w:asciiTheme="minorHAnsi" w:hAnsiTheme="minorHAnsi" w:cstheme="minorHAnsi"/>
        </w:rPr>
      </w:pPr>
    </w:p>
    <w:p w14:paraId="29AEE049" w14:textId="77777777" w:rsidR="00E84B20" w:rsidRPr="004259BD" w:rsidRDefault="00E84B20" w:rsidP="00E84B20">
      <w:pPr>
        <w:jc w:val="both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ki ima naslednjo izobrazbo</w:t>
      </w:r>
      <w:r>
        <w:rPr>
          <w:rFonts w:asciiTheme="minorHAnsi" w:hAnsiTheme="minorHAnsi" w:cstheme="minorHAnsi"/>
        </w:rPr>
        <w:t xml:space="preserve"> </w:t>
      </w:r>
      <w:r w:rsidRPr="004259BD">
        <w:rPr>
          <w:rFonts w:asciiTheme="minorHAnsi" w:hAnsiTheme="minorHAnsi" w:cstheme="minorHAnsi"/>
        </w:rPr>
        <w:t>_____________________________________________________________</w:t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(izobrazba)</w:t>
      </w:r>
    </w:p>
    <w:p w14:paraId="74DA3B9E" w14:textId="77777777" w:rsidR="00B51FA4" w:rsidRDefault="00B51FA4" w:rsidP="00B51FA4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286FADE2" w14:textId="77777777" w:rsidR="007D3ACD" w:rsidRDefault="007D3ACD" w:rsidP="00B51FA4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FDB552B" w14:textId="77777777" w:rsidR="00CC2F0E" w:rsidRPr="00CC2F0E" w:rsidRDefault="00CC2F0E" w:rsidP="00CC2F0E">
      <w:pPr>
        <w:pStyle w:val="Odstavekseznama"/>
        <w:spacing w:line="276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CC2F0E">
        <w:rPr>
          <w:rFonts w:asciiTheme="minorHAnsi" w:hAnsiTheme="minorHAnsi" w:cstheme="minorHAnsi"/>
          <w:b/>
          <w:bCs/>
          <w:u w:val="single"/>
        </w:rPr>
        <w:t>SKLOP 2: Digitalni marketing KTMO</w:t>
      </w:r>
    </w:p>
    <w:p w14:paraId="51D6BE40" w14:textId="77777777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</w:rPr>
      </w:pPr>
    </w:p>
    <w:p w14:paraId="77A5EA07" w14:textId="3D5BAA39" w:rsidR="00743DAA" w:rsidRPr="004259BD" w:rsidRDefault="00743DAA" w:rsidP="00743DAA">
      <w:pPr>
        <w:jc w:val="both"/>
        <w:outlineLvl w:val="0"/>
        <w:rPr>
          <w:rFonts w:asciiTheme="minorHAnsi" w:hAnsiTheme="minorHAnsi" w:cstheme="minorHAnsi"/>
        </w:rPr>
      </w:pPr>
      <w:r w:rsidRPr="00832B55">
        <w:rPr>
          <w:rFonts w:asciiTheme="minorHAnsi" w:hAnsiTheme="minorHAnsi" w:cstheme="minorHAnsi"/>
          <w:u w:val="single"/>
        </w:rPr>
        <w:t>Vodja projekta</w:t>
      </w:r>
      <w:r w:rsidRPr="004259BD">
        <w:rPr>
          <w:rFonts w:asciiTheme="minorHAnsi" w:hAnsiTheme="minorHAnsi" w:cstheme="minorHAnsi"/>
        </w:rPr>
        <w:t xml:space="preserve"> bo _________________________________________________________________,</w:t>
      </w:r>
    </w:p>
    <w:p w14:paraId="33100528" w14:textId="77777777" w:rsidR="00743DAA" w:rsidRPr="004259BD" w:rsidRDefault="00743DAA" w:rsidP="00743DAA">
      <w:pPr>
        <w:jc w:val="both"/>
        <w:rPr>
          <w:rFonts w:asciiTheme="minorHAnsi" w:hAnsiTheme="minorHAnsi" w:cstheme="minorHAnsi"/>
          <w:i/>
        </w:rPr>
      </w:pP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(ime in priimek)</w:t>
      </w:r>
    </w:p>
    <w:p w14:paraId="08A297B1" w14:textId="77777777" w:rsidR="00743DAA" w:rsidRDefault="00743DAA" w:rsidP="00743DAA">
      <w:pPr>
        <w:jc w:val="both"/>
        <w:rPr>
          <w:rFonts w:asciiTheme="minorHAnsi" w:hAnsiTheme="minorHAnsi" w:cstheme="minorHAnsi"/>
        </w:rPr>
      </w:pPr>
    </w:p>
    <w:p w14:paraId="60A211B4" w14:textId="77777777" w:rsidR="00743DAA" w:rsidRPr="004259BD" w:rsidRDefault="00743DAA" w:rsidP="00743DAA">
      <w:pPr>
        <w:jc w:val="both"/>
        <w:rPr>
          <w:rFonts w:asciiTheme="minorHAnsi" w:hAnsiTheme="minorHAnsi" w:cstheme="minorHAnsi"/>
        </w:rPr>
      </w:pPr>
      <w:r w:rsidRPr="004259BD">
        <w:rPr>
          <w:rFonts w:asciiTheme="minorHAnsi" w:hAnsiTheme="minorHAnsi" w:cstheme="minorHAnsi"/>
        </w:rPr>
        <w:t>ki ima naslednjo izobrazbo</w:t>
      </w:r>
      <w:r>
        <w:rPr>
          <w:rFonts w:asciiTheme="minorHAnsi" w:hAnsiTheme="minorHAnsi" w:cstheme="minorHAnsi"/>
        </w:rPr>
        <w:t xml:space="preserve"> </w:t>
      </w:r>
      <w:r w:rsidRPr="004259BD">
        <w:rPr>
          <w:rFonts w:asciiTheme="minorHAnsi" w:hAnsiTheme="minorHAnsi" w:cstheme="minorHAnsi"/>
        </w:rPr>
        <w:t>_____________________________________________________________</w:t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</w:rPr>
        <w:tab/>
      </w:r>
      <w:r w:rsidRPr="004259BD">
        <w:rPr>
          <w:rFonts w:asciiTheme="minorHAnsi" w:hAnsiTheme="minorHAnsi" w:cstheme="minorHAnsi"/>
          <w:i/>
        </w:rPr>
        <w:t>(izobrazba)</w:t>
      </w:r>
    </w:p>
    <w:p w14:paraId="448E0D44" w14:textId="77777777" w:rsidR="00743DAA" w:rsidRPr="004259BD" w:rsidRDefault="00743DAA" w:rsidP="00743DAA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</w:rPr>
      </w:pPr>
      <w:r w:rsidRPr="004259BD">
        <w:rPr>
          <w:rFonts w:asciiTheme="minorHAnsi" w:hAnsiTheme="minorHAnsi" w:cstheme="minorHAnsi"/>
          <w:iCs/>
        </w:rPr>
        <w:t>Število let delovnih izkušenj: ___________</w:t>
      </w:r>
    </w:p>
    <w:p w14:paraId="189FD29B" w14:textId="77777777" w:rsidR="00743DAA" w:rsidRDefault="00743DAA" w:rsidP="00743DAA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</w:rPr>
      </w:pPr>
    </w:p>
    <w:p w14:paraId="465F432C" w14:textId="77777777" w:rsidR="00743DAA" w:rsidRPr="004259BD" w:rsidRDefault="00743DAA" w:rsidP="00743DAA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</w:rPr>
      </w:pPr>
      <w:r w:rsidRPr="004259BD">
        <w:rPr>
          <w:rFonts w:asciiTheme="minorHAnsi" w:hAnsiTheme="minorHAnsi" w:cstheme="minorHAnsi"/>
          <w:iCs/>
        </w:rPr>
        <w:t>Zaposlen pri: ________________________________________________________________________</w:t>
      </w:r>
    </w:p>
    <w:p w14:paraId="4FA0D809" w14:textId="77777777" w:rsidR="00743DAA" w:rsidRPr="004259BD" w:rsidRDefault="00743DAA" w:rsidP="00743DAA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i/>
          <w:iCs/>
        </w:rPr>
      </w:pPr>
      <w:r w:rsidRPr="004259BD">
        <w:rPr>
          <w:rFonts w:asciiTheme="minorHAnsi" w:hAnsiTheme="minorHAnsi" w:cstheme="minorHAnsi"/>
          <w:i/>
          <w:iCs/>
        </w:rPr>
        <w:t>(naziv gospodarskega subjekta)</w:t>
      </w:r>
    </w:p>
    <w:p w14:paraId="688C9E12" w14:textId="77777777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7598F958" w14:textId="2CB3378C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</w:rPr>
      </w:pPr>
      <w:r w:rsidRPr="004326E6">
        <w:rPr>
          <w:rFonts w:asciiTheme="minorHAnsi" w:hAnsiTheme="minorHAnsi" w:cstheme="minorHAnsi"/>
        </w:rPr>
        <w:t xml:space="preserve">Imenovani vodja projekta je v zadnjih treh (3) letih, šteto od dneva oddaje ponudbe, vodil kampanje digitalnega marketinga za vsaj tri (3) različne naročnike iz slovenskega prostora v skupni vrednosti opravljenih storitev vsaj </w:t>
      </w:r>
      <w:r w:rsidR="00F21809">
        <w:rPr>
          <w:rFonts w:asciiTheme="minorHAnsi" w:hAnsiTheme="minorHAnsi" w:cstheme="minorHAnsi"/>
        </w:rPr>
        <w:t>1</w:t>
      </w:r>
      <w:r w:rsidRPr="004326E6">
        <w:rPr>
          <w:rFonts w:asciiTheme="minorHAnsi" w:hAnsiTheme="minorHAnsi" w:cstheme="minorHAnsi"/>
        </w:rPr>
        <w:t>0.000,00 EUR (brez DDV)</w:t>
      </w:r>
      <w:r>
        <w:rPr>
          <w:rFonts w:asciiTheme="minorHAnsi" w:hAnsiTheme="minorHAnsi" w:cstheme="minorHAnsi"/>
        </w:rPr>
        <w:t>:</w:t>
      </w:r>
    </w:p>
    <w:p w14:paraId="08A298E3" w14:textId="77777777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43DAA" w:rsidRPr="006018AB" w14:paraId="170BDE19" w14:textId="77777777" w:rsidTr="008F7A3C">
        <w:trPr>
          <w:trHeight w:val="385"/>
        </w:trPr>
        <w:tc>
          <w:tcPr>
            <w:tcW w:w="2079" w:type="dxa"/>
            <w:vAlign w:val="center"/>
          </w:tcPr>
          <w:p w14:paraId="60CFEFF0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2434C23A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78E0131D" w14:textId="77777777" w:rsidTr="008F7A3C">
        <w:trPr>
          <w:trHeight w:val="375"/>
        </w:trPr>
        <w:tc>
          <w:tcPr>
            <w:tcW w:w="2079" w:type="dxa"/>
            <w:vAlign w:val="center"/>
          </w:tcPr>
          <w:p w14:paraId="3D54334F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62412973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5D0FE2DC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474A46C8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Vodja projekta:</w:t>
            </w:r>
          </w:p>
        </w:tc>
        <w:tc>
          <w:tcPr>
            <w:tcW w:w="7513" w:type="dxa"/>
            <w:vAlign w:val="bottom"/>
          </w:tcPr>
          <w:p w14:paraId="078A3B41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4F8B2B8D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457EFF3E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412C7E3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32656035" w14:textId="77777777" w:rsidTr="008F7A3C">
        <w:trPr>
          <w:trHeight w:val="258"/>
        </w:trPr>
        <w:tc>
          <w:tcPr>
            <w:tcW w:w="2079" w:type="dxa"/>
            <w:vAlign w:val="center"/>
          </w:tcPr>
          <w:p w14:paraId="2912A321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4B08F9D6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743DAA" w:rsidRPr="006018AB" w14:paraId="0BEDF580" w14:textId="77777777" w:rsidTr="008F7A3C">
        <w:trPr>
          <w:trHeight w:val="1512"/>
        </w:trPr>
        <w:tc>
          <w:tcPr>
            <w:tcW w:w="2079" w:type="dxa"/>
            <w:vAlign w:val="center"/>
          </w:tcPr>
          <w:p w14:paraId="7628A672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0865169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42EFE67F" w14:textId="77777777" w:rsidR="00743DAA" w:rsidRDefault="00743DAA" w:rsidP="00743DAA">
      <w:pPr>
        <w:jc w:val="both"/>
        <w:rPr>
          <w:rFonts w:asciiTheme="minorHAnsi" w:hAnsiTheme="minorHAnsi"/>
        </w:rPr>
      </w:pPr>
    </w:p>
    <w:p w14:paraId="086A7C6B" w14:textId="77777777" w:rsidR="00743DAA" w:rsidRPr="006018AB" w:rsidRDefault="00743DAA" w:rsidP="00743DAA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43DAA" w:rsidRPr="006018AB" w14:paraId="4E46BD37" w14:textId="77777777" w:rsidTr="008F7A3C">
        <w:trPr>
          <w:trHeight w:val="385"/>
        </w:trPr>
        <w:tc>
          <w:tcPr>
            <w:tcW w:w="2079" w:type="dxa"/>
            <w:vAlign w:val="center"/>
          </w:tcPr>
          <w:p w14:paraId="7833C605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7540B403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1F1C6B65" w14:textId="77777777" w:rsidTr="008F7A3C">
        <w:trPr>
          <w:trHeight w:val="375"/>
        </w:trPr>
        <w:tc>
          <w:tcPr>
            <w:tcW w:w="2079" w:type="dxa"/>
            <w:vAlign w:val="center"/>
          </w:tcPr>
          <w:p w14:paraId="0AD5D700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48A5E3AE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75D30BB9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2050CBB9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Vodja projekta:</w:t>
            </w:r>
          </w:p>
        </w:tc>
        <w:tc>
          <w:tcPr>
            <w:tcW w:w="7513" w:type="dxa"/>
            <w:vAlign w:val="bottom"/>
          </w:tcPr>
          <w:p w14:paraId="56A43D5D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3B98CC86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3C75AA79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0919BDF3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36770522" w14:textId="77777777" w:rsidTr="008F7A3C">
        <w:trPr>
          <w:trHeight w:val="258"/>
        </w:trPr>
        <w:tc>
          <w:tcPr>
            <w:tcW w:w="2079" w:type="dxa"/>
            <w:vAlign w:val="center"/>
          </w:tcPr>
          <w:p w14:paraId="6FEB01D3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25B1F0FE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743DAA" w:rsidRPr="006018AB" w14:paraId="3956AD65" w14:textId="77777777" w:rsidTr="008F7A3C">
        <w:trPr>
          <w:trHeight w:val="1512"/>
        </w:trPr>
        <w:tc>
          <w:tcPr>
            <w:tcW w:w="2079" w:type="dxa"/>
            <w:vAlign w:val="center"/>
          </w:tcPr>
          <w:p w14:paraId="0F0CC06C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773EA541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4D46BC0E" w14:textId="77777777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</w:rPr>
      </w:pPr>
    </w:p>
    <w:p w14:paraId="2DA9400D" w14:textId="77777777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43DAA" w:rsidRPr="006018AB" w14:paraId="1E745146" w14:textId="77777777" w:rsidTr="008F7A3C">
        <w:trPr>
          <w:trHeight w:val="385"/>
        </w:trPr>
        <w:tc>
          <w:tcPr>
            <w:tcW w:w="2079" w:type="dxa"/>
            <w:vAlign w:val="center"/>
          </w:tcPr>
          <w:p w14:paraId="510AF9D4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2D1F2251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67D2FFC8" w14:textId="77777777" w:rsidTr="008F7A3C">
        <w:trPr>
          <w:trHeight w:val="375"/>
        </w:trPr>
        <w:tc>
          <w:tcPr>
            <w:tcW w:w="2079" w:type="dxa"/>
            <w:vAlign w:val="center"/>
          </w:tcPr>
          <w:p w14:paraId="6F5EA7B8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1D552E04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3F3B11BC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24AB7B91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Vodja projekta:</w:t>
            </w:r>
          </w:p>
        </w:tc>
        <w:tc>
          <w:tcPr>
            <w:tcW w:w="7513" w:type="dxa"/>
            <w:vAlign w:val="bottom"/>
          </w:tcPr>
          <w:p w14:paraId="61B03055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3E0E2B00" w14:textId="77777777" w:rsidTr="008F7A3C">
        <w:trPr>
          <w:cantSplit/>
          <w:trHeight w:val="358"/>
        </w:trPr>
        <w:tc>
          <w:tcPr>
            <w:tcW w:w="2079" w:type="dxa"/>
            <w:vAlign w:val="center"/>
          </w:tcPr>
          <w:p w14:paraId="58241F81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7CD97944" w14:textId="77777777" w:rsidR="00743DAA" w:rsidRPr="006018AB" w:rsidRDefault="00743DAA" w:rsidP="008F7A3C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743DAA" w:rsidRPr="006018AB" w14:paraId="06D4F0D0" w14:textId="77777777" w:rsidTr="008F7A3C">
        <w:trPr>
          <w:trHeight w:val="258"/>
        </w:trPr>
        <w:tc>
          <w:tcPr>
            <w:tcW w:w="2079" w:type="dxa"/>
            <w:vAlign w:val="center"/>
          </w:tcPr>
          <w:p w14:paraId="40947E3C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1BBB9878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743DAA" w:rsidRPr="006018AB" w14:paraId="45728950" w14:textId="77777777" w:rsidTr="008F7A3C">
        <w:trPr>
          <w:trHeight w:val="1512"/>
        </w:trPr>
        <w:tc>
          <w:tcPr>
            <w:tcW w:w="2079" w:type="dxa"/>
            <w:vAlign w:val="center"/>
          </w:tcPr>
          <w:p w14:paraId="32271E66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1C609CC" w14:textId="77777777" w:rsidR="00743DAA" w:rsidRPr="006018AB" w:rsidRDefault="00743DAA" w:rsidP="008F7A3C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560A905D" w14:textId="77777777" w:rsidR="00743DAA" w:rsidRDefault="00743DAA" w:rsidP="00743DAA">
      <w:pPr>
        <w:spacing w:line="276" w:lineRule="auto"/>
        <w:jc w:val="both"/>
        <w:rPr>
          <w:rFonts w:asciiTheme="minorHAnsi" w:hAnsiTheme="minorHAnsi" w:cstheme="minorHAnsi"/>
        </w:rPr>
      </w:pPr>
    </w:p>
    <w:p w14:paraId="6E511281" w14:textId="77777777" w:rsidR="00743DAA" w:rsidRPr="00E258E2" w:rsidRDefault="00743DAA" w:rsidP="00743DAA">
      <w:pPr>
        <w:spacing w:line="276" w:lineRule="auto"/>
        <w:jc w:val="both"/>
        <w:rPr>
          <w:rFonts w:ascii="Calibri" w:hAnsi="Calibri" w:cs="Calibri"/>
        </w:rPr>
      </w:pPr>
      <w:r w:rsidRPr="00E258E2">
        <w:rPr>
          <w:rFonts w:ascii="Calibri" w:hAnsi="Calibri" w:cs="Calibri"/>
        </w:rPr>
        <w:t>Ponudnik predloži toliko potrdil (OBRAZEC</w:t>
      </w:r>
      <w:r w:rsidRPr="00E258E2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8</w:t>
      </w:r>
      <w:r w:rsidRPr="00E258E2">
        <w:rPr>
          <w:rFonts w:ascii="Calibri" w:hAnsi="Calibri" w:cs="Calibri"/>
        </w:rPr>
        <w:t>a), kolikor referenčnih del navaja.</w:t>
      </w:r>
    </w:p>
    <w:p w14:paraId="4ABB69EB" w14:textId="77777777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413B294" w14:textId="77777777" w:rsidR="00637FCF" w:rsidRDefault="00637FCF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555F71E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7A485B2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BED714C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45F14C0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588AF89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39B69E4E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D8D13FF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3143757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367EA8F7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4F295F3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C8D9ADC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704DB82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33B9A628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2F60074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2069BCA3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464EF3E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6F39CA5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C90CA4B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5158D29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EF2C002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85EA968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88F0F00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92C45D1" w14:textId="77777777" w:rsidR="00637FCF" w:rsidRPr="006018AB" w:rsidRDefault="00637FCF" w:rsidP="00637FCF">
      <w:pPr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Kraj:</w:t>
      </w:r>
      <w:r w:rsidRPr="006018AB">
        <w:rPr>
          <w:rFonts w:asciiTheme="minorHAnsi" w:hAnsiTheme="minorHAnsi" w:cs="Tahoma"/>
        </w:rPr>
        <w:tab/>
        <w:t>____________________</w:t>
      </w:r>
    </w:p>
    <w:p w14:paraId="527F1700" w14:textId="77777777" w:rsidR="00637FCF" w:rsidRPr="006018AB" w:rsidRDefault="00637FCF" w:rsidP="00637FCF">
      <w:pPr>
        <w:jc w:val="both"/>
        <w:rPr>
          <w:rFonts w:asciiTheme="minorHAnsi" w:hAnsiTheme="minorHAnsi" w:cs="Tahoma"/>
          <w:b/>
        </w:rPr>
      </w:pPr>
    </w:p>
    <w:p w14:paraId="70A23E0D" w14:textId="77777777" w:rsidR="00637FCF" w:rsidRPr="006018AB" w:rsidRDefault="00637FCF" w:rsidP="00637FCF">
      <w:pPr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Datum:</w:t>
      </w:r>
      <w:r w:rsidRPr="006018AB">
        <w:rPr>
          <w:rFonts w:asciiTheme="minorHAnsi" w:hAnsiTheme="minorHAnsi" w:cs="Tahoma"/>
        </w:rPr>
        <w:tab/>
        <w:t>____________________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 xml:space="preserve"> Žig: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>Podpis pooblaščene osebe:</w:t>
      </w:r>
    </w:p>
    <w:p w14:paraId="1B337DDF" w14:textId="77777777" w:rsidR="00637FCF" w:rsidRPr="006018AB" w:rsidRDefault="00637FCF" w:rsidP="00637FCF">
      <w:pPr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</w:p>
    <w:p w14:paraId="2170A550" w14:textId="6703EF73" w:rsidR="00637FCF" w:rsidRDefault="00637FCF" w:rsidP="00637FCF">
      <w:pPr>
        <w:ind w:left="5040" w:firstLine="624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______________________</w:t>
      </w:r>
    </w:p>
    <w:p w14:paraId="0A04012E" w14:textId="30A037BE" w:rsidR="00637FCF" w:rsidRDefault="00637FCF">
      <w:pPr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br w:type="page"/>
      </w:r>
    </w:p>
    <w:p w14:paraId="0D874134" w14:textId="0563CE6A" w:rsidR="00637FCF" w:rsidRPr="006018AB" w:rsidRDefault="00637FCF" w:rsidP="00637FCF">
      <w:pPr>
        <w:jc w:val="right"/>
        <w:rPr>
          <w:rFonts w:asciiTheme="minorHAnsi" w:hAnsiTheme="minorHAnsi" w:cs="Tahoma"/>
        </w:rPr>
      </w:pPr>
      <w:r w:rsidRPr="00CF06D6">
        <w:rPr>
          <w:rFonts w:asciiTheme="minorHAnsi" w:hAnsiTheme="minorHAnsi" w:cstheme="minorHAnsi"/>
          <w:sz w:val="18"/>
          <w:szCs w:val="18"/>
        </w:rPr>
        <w:lastRenderedPageBreak/>
        <w:t xml:space="preserve">OBRAZEC </w:t>
      </w:r>
      <w:r w:rsidR="00AA286C">
        <w:rPr>
          <w:rFonts w:asciiTheme="minorHAnsi" w:hAnsiTheme="minorHAnsi" w:cstheme="minorHAnsi"/>
          <w:sz w:val="18"/>
          <w:szCs w:val="18"/>
        </w:rPr>
        <w:t>8</w:t>
      </w:r>
      <w:r>
        <w:rPr>
          <w:rFonts w:asciiTheme="minorHAnsi" w:hAnsiTheme="minorHAnsi" w:cstheme="minorHAnsi"/>
          <w:sz w:val="18"/>
          <w:szCs w:val="18"/>
        </w:rPr>
        <w:t>a</w:t>
      </w:r>
    </w:p>
    <w:p w14:paraId="48DCD969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4545C7">
        <w:rPr>
          <w:rFonts w:ascii="Calibri" w:hAnsi="Calibri" w:cs="Calibri"/>
          <w:b/>
          <w:sz w:val="24"/>
          <w:szCs w:val="24"/>
        </w:rPr>
        <w:t>POTRDILO O REFERENČNEM DELU</w:t>
      </w:r>
    </w:p>
    <w:p w14:paraId="5B8D74DF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CC98625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A2C324D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Podpisani izdajatelj potrdila</w:t>
      </w:r>
      <w:r w:rsidRPr="004545C7">
        <w:rPr>
          <w:rFonts w:ascii="Calibri" w:hAnsi="Calibri" w:cs="Calibri"/>
        </w:rPr>
        <w:tab/>
        <w:t>________________________________________________________</w:t>
      </w:r>
    </w:p>
    <w:p w14:paraId="4C928D49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  <w:i/>
        </w:rPr>
        <w:t>(naziv)</w:t>
      </w:r>
    </w:p>
    <w:p w14:paraId="2D431724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1DB8FF5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5F2E4F3E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4545C7">
        <w:rPr>
          <w:rFonts w:ascii="Calibri" w:hAnsi="Calibri" w:cs="Calibri"/>
          <w:i/>
        </w:rPr>
        <w:t>(naslov)</w:t>
      </w:r>
    </w:p>
    <w:p w14:paraId="0EA2E1EF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9C2413A" w14:textId="15445AF5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kot naročnik potrjujemo, da je </w:t>
      </w:r>
      <w:r w:rsidR="00AA286C">
        <w:rPr>
          <w:rFonts w:ascii="Calibri" w:hAnsi="Calibri" w:cs="Calibri"/>
        </w:rPr>
        <w:t>vodja projekta</w:t>
      </w:r>
    </w:p>
    <w:p w14:paraId="4C4D18C6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4BC4171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052759E8" w14:textId="55D59D9B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4545C7">
        <w:rPr>
          <w:rFonts w:ascii="Calibri" w:hAnsi="Calibri" w:cs="Calibri"/>
          <w:i/>
        </w:rPr>
        <w:t>(</w:t>
      </w:r>
      <w:r w:rsidR="00AA286C">
        <w:rPr>
          <w:rFonts w:ascii="Calibri" w:hAnsi="Calibri" w:cs="Calibri"/>
          <w:i/>
        </w:rPr>
        <w:t>ime in priimek</w:t>
      </w:r>
      <w:r w:rsidRPr="004545C7">
        <w:rPr>
          <w:rFonts w:ascii="Calibri" w:hAnsi="Calibri" w:cs="Calibri"/>
          <w:i/>
        </w:rPr>
        <w:t>)</w:t>
      </w:r>
    </w:p>
    <w:p w14:paraId="51B0C231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CF492C1" w14:textId="77777777" w:rsidR="009C1891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v obdobju od ________________________________ do _______________________________ za </w:t>
      </w:r>
    </w:p>
    <w:p w14:paraId="48C27A7D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6B6E80D" w14:textId="23358FB6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naše potrebe izvajal </w:t>
      </w:r>
      <w:r w:rsidR="009C1891">
        <w:rPr>
          <w:rFonts w:ascii="Calibri" w:hAnsi="Calibri" w:cs="Calibri"/>
        </w:rPr>
        <w:t>storitve digitalnega marketinga, ki so obsegale: ____________________________</w:t>
      </w:r>
    </w:p>
    <w:p w14:paraId="61F122CC" w14:textId="77777777" w:rsid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10FD361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6D21B453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DFEFA9A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76113A85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636C821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79A2662D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286C661E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16ADE665" w14:textId="77777777" w:rsidR="009C1891" w:rsidRPr="004545C7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10C3DE8" w14:textId="102852EF" w:rsidR="004545C7" w:rsidRPr="004545C7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vrednosti </w:t>
      </w:r>
      <w:r w:rsidR="004545C7" w:rsidRPr="004545C7">
        <w:rPr>
          <w:rFonts w:ascii="Calibri" w:hAnsi="Calibri" w:cs="Calibri"/>
        </w:rPr>
        <w:t>_____________________EUR brez DDV.</w:t>
      </w:r>
    </w:p>
    <w:p w14:paraId="2DAFEA90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0C664C3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66146D7F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</w:p>
    <w:p w14:paraId="38B9871D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Če bi naročnik želel dodatne informacije v zvezi z izvršenimi deli, je kontaktna oseba:</w:t>
      </w:r>
    </w:p>
    <w:p w14:paraId="4081458B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</w:p>
    <w:p w14:paraId="3A55AF73" w14:textId="658D24FF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______________________________, tel. št. _________________</w:t>
      </w:r>
      <w:r w:rsidR="009C1891">
        <w:rPr>
          <w:rFonts w:ascii="Calibri" w:hAnsi="Calibri" w:cs="Calibri"/>
        </w:rPr>
        <w:t xml:space="preserve"> e-pošta:</w:t>
      </w:r>
      <w:r w:rsidRPr="004545C7">
        <w:rPr>
          <w:rFonts w:ascii="Calibri" w:hAnsi="Calibri" w:cs="Calibri"/>
        </w:rPr>
        <w:t> _____________________.</w:t>
      </w:r>
    </w:p>
    <w:p w14:paraId="0438B356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E449494" w14:textId="5B621205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Izjavljamo, da so zgoraj navedeni podatki o izvedbi </w:t>
      </w:r>
      <w:r w:rsidR="009C1891" w:rsidRPr="004545C7">
        <w:rPr>
          <w:rFonts w:ascii="Calibri" w:hAnsi="Calibri" w:cs="Calibri"/>
        </w:rPr>
        <w:t>referenčnega</w:t>
      </w:r>
      <w:r w:rsidRPr="004545C7">
        <w:rPr>
          <w:rFonts w:ascii="Calibri" w:hAnsi="Calibri" w:cs="Calibri"/>
        </w:rPr>
        <w:t xml:space="preserve"> projekta </w:t>
      </w:r>
      <w:r w:rsidR="009C1891" w:rsidRPr="004545C7">
        <w:rPr>
          <w:rFonts w:ascii="Calibri" w:hAnsi="Calibri" w:cs="Calibri"/>
        </w:rPr>
        <w:t>resnični</w:t>
      </w:r>
      <w:r w:rsidRPr="004545C7">
        <w:rPr>
          <w:rFonts w:ascii="Calibri" w:hAnsi="Calibri" w:cs="Calibri"/>
        </w:rPr>
        <w:t>.</w:t>
      </w:r>
    </w:p>
    <w:p w14:paraId="7804BD4A" w14:textId="77777777" w:rsidR="004545C7" w:rsidRPr="004545C7" w:rsidRDefault="004545C7" w:rsidP="004545C7">
      <w:pPr>
        <w:spacing w:line="276" w:lineRule="auto"/>
        <w:jc w:val="both"/>
        <w:rPr>
          <w:rFonts w:ascii="Calibri" w:hAnsi="Calibri" w:cs="Calibri"/>
        </w:rPr>
      </w:pPr>
    </w:p>
    <w:p w14:paraId="4505D788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Kraj:</w:t>
      </w:r>
      <w:r w:rsidRPr="004545C7">
        <w:rPr>
          <w:rFonts w:ascii="Calibri" w:hAnsi="Calibri" w:cs="Calibri"/>
        </w:rPr>
        <w:tab/>
        <w:t>____________________</w:t>
      </w:r>
    </w:p>
    <w:p w14:paraId="0C2A56C6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  <w:b/>
        </w:rPr>
      </w:pPr>
    </w:p>
    <w:p w14:paraId="4F4F9FA7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Datum:</w:t>
      </w:r>
      <w:r w:rsidRPr="004545C7">
        <w:rPr>
          <w:rFonts w:ascii="Calibri" w:hAnsi="Calibri" w:cs="Calibri"/>
        </w:rPr>
        <w:tab/>
        <w:t>____________________</w:t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  <w:t xml:space="preserve"> Žig:</w:t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  <w:t>Podpis pooblaščene osebe:</w:t>
      </w:r>
    </w:p>
    <w:p w14:paraId="3CACAC93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</w:p>
    <w:p w14:paraId="63190A54" w14:textId="04D8A7BE" w:rsidR="00CF06D6" w:rsidRPr="00CF06D6" w:rsidRDefault="004545C7" w:rsidP="009C1891">
      <w:pPr>
        <w:spacing w:line="264" w:lineRule="auto"/>
        <w:ind w:left="5040" w:firstLine="720"/>
        <w:jc w:val="both"/>
        <w:rPr>
          <w:rFonts w:asciiTheme="minorHAnsi" w:hAnsiTheme="minorHAnsi" w:cstheme="minorHAnsi"/>
        </w:rPr>
      </w:pPr>
      <w:r w:rsidRPr="004545C7">
        <w:rPr>
          <w:rFonts w:ascii="Calibri" w:hAnsi="Calibri" w:cs="Calibri"/>
        </w:rPr>
        <w:t>________________________</w:t>
      </w: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sectPr w:rsidR="00CF06D6" w:rsidRPr="00CF06D6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D79E" w14:textId="77777777" w:rsidR="00DE7CA6" w:rsidRDefault="00DE7CA6" w:rsidP="00BB5C4F">
      <w:r>
        <w:separator/>
      </w:r>
    </w:p>
  </w:endnote>
  <w:endnote w:type="continuationSeparator" w:id="0">
    <w:p w14:paraId="18EC9F48" w14:textId="77777777" w:rsidR="00DE7CA6" w:rsidRDefault="00DE7CA6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B271" w14:textId="77777777" w:rsidR="00DE7CA6" w:rsidRDefault="00DE7CA6" w:rsidP="00BB5C4F">
      <w:r>
        <w:separator/>
      </w:r>
    </w:p>
  </w:footnote>
  <w:footnote w:type="continuationSeparator" w:id="0">
    <w:p w14:paraId="539BE80D" w14:textId="77777777" w:rsidR="00DE7CA6" w:rsidRDefault="00DE7CA6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00883"/>
    <w:multiLevelType w:val="hybridMultilevel"/>
    <w:tmpl w:val="5BFE83A0"/>
    <w:lvl w:ilvl="0" w:tplc="77E63762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446524">
    <w:abstractNumId w:val="0"/>
  </w:num>
  <w:num w:numId="2" w16cid:durableId="1143501870">
    <w:abstractNumId w:val="7"/>
  </w:num>
  <w:num w:numId="3" w16cid:durableId="221141875">
    <w:abstractNumId w:val="1"/>
  </w:num>
  <w:num w:numId="4" w16cid:durableId="2049337000">
    <w:abstractNumId w:val="2"/>
  </w:num>
  <w:num w:numId="5" w16cid:durableId="1497726399">
    <w:abstractNumId w:val="6"/>
  </w:num>
  <w:num w:numId="6" w16cid:durableId="1609116642">
    <w:abstractNumId w:val="4"/>
  </w:num>
  <w:num w:numId="7" w16cid:durableId="93521255">
    <w:abstractNumId w:val="5"/>
  </w:num>
  <w:num w:numId="8" w16cid:durableId="88992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3835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C4AD6"/>
    <w:rsid w:val="00311139"/>
    <w:rsid w:val="003375F5"/>
    <w:rsid w:val="00392005"/>
    <w:rsid w:val="003A0E1C"/>
    <w:rsid w:val="003A3717"/>
    <w:rsid w:val="003C58D2"/>
    <w:rsid w:val="003E2110"/>
    <w:rsid w:val="003F0DAA"/>
    <w:rsid w:val="00400569"/>
    <w:rsid w:val="004033DC"/>
    <w:rsid w:val="00413C63"/>
    <w:rsid w:val="004326E6"/>
    <w:rsid w:val="00443ABA"/>
    <w:rsid w:val="004545C7"/>
    <w:rsid w:val="004D4EC4"/>
    <w:rsid w:val="00511D99"/>
    <w:rsid w:val="00520770"/>
    <w:rsid w:val="00521826"/>
    <w:rsid w:val="00522FDF"/>
    <w:rsid w:val="005376C1"/>
    <w:rsid w:val="00567CF9"/>
    <w:rsid w:val="00567FF9"/>
    <w:rsid w:val="005A525C"/>
    <w:rsid w:val="005E7D8E"/>
    <w:rsid w:val="005F1331"/>
    <w:rsid w:val="005F405B"/>
    <w:rsid w:val="00600597"/>
    <w:rsid w:val="006011E2"/>
    <w:rsid w:val="00606BDB"/>
    <w:rsid w:val="00612BC0"/>
    <w:rsid w:val="006211BD"/>
    <w:rsid w:val="00637FCF"/>
    <w:rsid w:val="00641C32"/>
    <w:rsid w:val="006824BF"/>
    <w:rsid w:val="006837C4"/>
    <w:rsid w:val="00692C41"/>
    <w:rsid w:val="006A3EBA"/>
    <w:rsid w:val="006A7A0A"/>
    <w:rsid w:val="006B7F76"/>
    <w:rsid w:val="006C3577"/>
    <w:rsid w:val="006C3DAB"/>
    <w:rsid w:val="006D6151"/>
    <w:rsid w:val="006D793F"/>
    <w:rsid w:val="00706F93"/>
    <w:rsid w:val="007138CE"/>
    <w:rsid w:val="00743DAA"/>
    <w:rsid w:val="00751834"/>
    <w:rsid w:val="007554FD"/>
    <w:rsid w:val="007564BD"/>
    <w:rsid w:val="00774DB8"/>
    <w:rsid w:val="007829C6"/>
    <w:rsid w:val="00784EB8"/>
    <w:rsid w:val="00790135"/>
    <w:rsid w:val="00793510"/>
    <w:rsid w:val="007B34C1"/>
    <w:rsid w:val="007D3ACD"/>
    <w:rsid w:val="007D7968"/>
    <w:rsid w:val="007F4BAA"/>
    <w:rsid w:val="00832B55"/>
    <w:rsid w:val="00852373"/>
    <w:rsid w:val="00862440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B696B"/>
    <w:rsid w:val="009C0E08"/>
    <w:rsid w:val="009C1891"/>
    <w:rsid w:val="009C48BA"/>
    <w:rsid w:val="009D1978"/>
    <w:rsid w:val="009D52E3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286C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305D"/>
    <w:rsid w:val="00B51FA4"/>
    <w:rsid w:val="00B6027B"/>
    <w:rsid w:val="00B70226"/>
    <w:rsid w:val="00BB5C4F"/>
    <w:rsid w:val="00BB60C3"/>
    <w:rsid w:val="00BB7EE4"/>
    <w:rsid w:val="00BE2DAB"/>
    <w:rsid w:val="00C62389"/>
    <w:rsid w:val="00C64067"/>
    <w:rsid w:val="00C81B9A"/>
    <w:rsid w:val="00CA0E4B"/>
    <w:rsid w:val="00CA382C"/>
    <w:rsid w:val="00CC2004"/>
    <w:rsid w:val="00CC2F0E"/>
    <w:rsid w:val="00CC4870"/>
    <w:rsid w:val="00CC70CE"/>
    <w:rsid w:val="00CD3ADE"/>
    <w:rsid w:val="00CD7DA4"/>
    <w:rsid w:val="00CF06D6"/>
    <w:rsid w:val="00CF0D0E"/>
    <w:rsid w:val="00D17A99"/>
    <w:rsid w:val="00D37F34"/>
    <w:rsid w:val="00D554AE"/>
    <w:rsid w:val="00D57953"/>
    <w:rsid w:val="00D72DCE"/>
    <w:rsid w:val="00D76383"/>
    <w:rsid w:val="00DC556E"/>
    <w:rsid w:val="00DC5A67"/>
    <w:rsid w:val="00DC6DBE"/>
    <w:rsid w:val="00DC7377"/>
    <w:rsid w:val="00DD30FF"/>
    <w:rsid w:val="00DD3A72"/>
    <w:rsid w:val="00DE0D13"/>
    <w:rsid w:val="00DE7CA6"/>
    <w:rsid w:val="00DF4439"/>
    <w:rsid w:val="00E01A26"/>
    <w:rsid w:val="00E01C78"/>
    <w:rsid w:val="00E10BCB"/>
    <w:rsid w:val="00E258E2"/>
    <w:rsid w:val="00E757D1"/>
    <w:rsid w:val="00E84B20"/>
    <w:rsid w:val="00E85D3B"/>
    <w:rsid w:val="00ED0B5C"/>
    <w:rsid w:val="00EE2954"/>
    <w:rsid w:val="00EF327B"/>
    <w:rsid w:val="00EF4AB1"/>
    <w:rsid w:val="00F1084A"/>
    <w:rsid w:val="00F160CC"/>
    <w:rsid w:val="00F21809"/>
    <w:rsid w:val="00F22984"/>
    <w:rsid w:val="00F441FA"/>
    <w:rsid w:val="00F75BC3"/>
    <w:rsid w:val="00FB756D"/>
    <w:rsid w:val="00FF38A5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EF327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EF327B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rsid w:val="00793510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5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2023-09-20T05:10:00Z</dcterms:created>
  <dcterms:modified xsi:type="dcterms:W3CDTF">2023-09-20T06:33:00Z</dcterms:modified>
  <cp:contentStatus/>
</cp:coreProperties>
</file>